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72380" w14:textId="77777777" w:rsidR="00A418B5" w:rsidRDefault="00A418B5" w:rsidP="00082CE7">
      <w:pPr>
        <w:pStyle w:val="Heading1"/>
      </w:pPr>
    </w:p>
    <w:p w14:paraId="21D9B2AE" w14:textId="4F9BD7B2" w:rsidR="00A264BD" w:rsidRPr="00335133" w:rsidRDefault="00A418B5" w:rsidP="00335133">
      <w:pPr>
        <w:jc w:val="left"/>
        <w:rPr>
          <w:color w:val="1DE800"/>
          <w:sz w:val="28"/>
          <w:szCs w:val="28"/>
        </w:rPr>
      </w:pPr>
      <w:r w:rsidRPr="00335133">
        <w:rPr>
          <w:color w:val="1DE800"/>
          <w:sz w:val="28"/>
          <w:szCs w:val="28"/>
        </w:rPr>
        <w:fldChar w:fldCharType="begin"/>
      </w:r>
      <w:r w:rsidRPr="00335133">
        <w:rPr>
          <w:color w:val="1DE800"/>
          <w:sz w:val="28"/>
          <w:szCs w:val="28"/>
        </w:rPr>
        <w:instrText xml:space="preserve"> DOCPROPERTY "Company"  \* MERGEFORMAT </w:instrText>
      </w:r>
      <w:r w:rsidRPr="00335133">
        <w:rPr>
          <w:color w:val="1DE800"/>
          <w:sz w:val="28"/>
          <w:szCs w:val="28"/>
        </w:rPr>
        <w:fldChar w:fldCharType="separate"/>
      </w:r>
      <w:r w:rsidR="000337CD" w:rsidRPr="00335133">
        <w:rPr>
          <w:color w:val="1DE800"/>
          <w:sz w:val="28"/>
          <w:szCs w:val="28"/>
        </w:rPr>
        <w:t>[Company]</w:t>
      </w:r>
      <w:r w:rsidRPr="00335133">
        <w:rPr>
          <w:color w:val="1DE800"/>
          <w:sz w:val="28"/>
          <w:szCs w:val="28"/>
        </w:rPr>
        <w:fldChar w:fldCharType="end"/>
      </w:r>
    </w:p>
    <w:p w14:paraId="3D47585E" w14:textId="77777777" w:rsidR="00534F18" w:rsidRPr="00A418B5" w:rsidRDefault="00534F18" w:rsidP="00534F18">
      <w:pPr>
        <w:jc w:val="center"/>
        <w:rPr>
          <w:sz w:val="28"/>
          <w:szCs w:val="28"/>
        </w:rPr>
      </w:pP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766201FBE7784988AD260F9E006EB49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515D15B" w14:textId="0411485B" w:rsidR="00000000" w:rsidRPr="00A264BD" w:rsidRDefault="000337CD" w:rsidP="00534F18">
          <w:pPr>
            <w:jc w:val="left"/>
            <w:rPr>
              <w:b/>
              <w:sz w:val="96"/>
              <w:szCs w:val="96"/>
            </w:rPr>
          </w:pPr>
          <w:r w:rsidRPr="00335133">
            <w:rPr>
              <w:b/>
              <w:sz w:val="72"/>
              <w:szCs w:val="72"/>
            </w:rPr>
            <w:t>Post Incident Review Form</w:t>
          </w:r>
        </w:p>
      </w:sdtContent>
    </w:sdt>
    <w:p w14:paraId="610D8DA3" w14:textId="5D46906B" w:rsidR="00FC7F36" w:rsidRDefault="00000000" w:rsidP="00534F18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33113C5B59AE41BDA9493D5802C075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0337CD">
            <w:t>Review Form Post Critical Incident or Disaster</w:t>
          </w:r>
        </w:sdtContent>
      </w:sdt>
    </w:p>
    <w:p w14:paraId="5FFF9089" w14:textId="77777777" w:rsidR="00FC7F36" w:rsidRDefault="00FC7F36" w:rsidP="00534F18">
      <w:pPr>
        <w:spacing w:after="160" w:line="259" w:lineRule="auto"/>
        <w:jc w:val="left"/>
      </w:pPr>
      <w:r>
        <w:br w:type="page"/>
      </w:r>
    </w:p>
    <w:p w14:paraId="6A58CE4E" w14:textId="77777777" w:rsidR="00FC7F36" w:rsidRDefault="009D7C26" w:rsidP="009D7C26">
      <w:pPr>
        <w:pStyle w:val="Heading1"/>
        <w:jc w:val="center"/>
      </w:pPr>
      <w:bookmarkStart w:id="0" w:name="_Toc118553877"/>
      <w:r>
        <w:lastRenderedPageBreak/>
        <w:t xml:space="preserve">Document </w:t>
      </w:r>
      <w:r w:rsidR="00FC7F36">
        <w:t>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8E29BA3" w14:textId="77777777" w:rsidTr="00DD728C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B54987B" w14:textId="77777777" w:rsidR="00FC7F36" w:rsidRPr="00534F18" w:rsidRDefault="00FC7F36" w:rsidP="00534F18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76A914E" w14:textId="77777777" w:rsidR="00FC7F36" w:rsidRPr="00534F18" w:rsidRDefault="001A5BB8" w:rsidP="00534F18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E554962" w14:textId="77777777" w:rsidR="00FC7F36" w:rsidRPr="00534F18" w:rsidRDefault="001A5BB8" w:rsidP="00534F18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8ED0B99" w14:textId="77777777" w:rsidR="00FC7F36" w:rsidRPr="00534F18" w:rsidRDefault="009D7C26" w:rsidP="00534F18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7E55BB68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87998C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BE5E41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D6C97E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4A0D612C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2F304B09" w14:textId="77777777" w:rsidTr="001A5BB8">
        <w:tc>
          <w:tcPr>
            <w:tcW w:w="747" w:type="dxa"/>
            <w:vAlign w:val="center"/>
          </w:tcPr>
          <w:p w14:paraId="3A03909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5CF155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471DF8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F9917B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F6E7D03" w14:textId="77777777" w:rsidTr="001A5BB8">
        <w:tc>
          <w:tcPr>
            <w:tcW w:w="747" w:type="dxa"/>
            <w:vAlign w:val="center"/>
          </w:tcPr>
          <w:p w14:paraId="6ABB538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F80A29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4EB0D7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870836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2FECA1C0" w14:textId="77777777" w:rsidTr="001A5BB8">
        <w:tc>
          <w:tcPr>
            <w:tcW w:w="747" w:type="dxa"/>
            <w:vAlign w:val="center"/>
          </w:tcPr>
          <w:p w14:paraId="1CBE872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4548DD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AD1FEF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52F3AB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3DAE899" w14:textId="77777777" w:rsidTr="001A5BB8">
        <w:tc>
          <w:tcPr>
            <w:tcW w:w="747" w:type="dxa"/>
            <w:vAlign w:val="center"/>
          </w:tcPr>
          <w:p w14:paraId="240614C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858ABF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CCA75C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E162D7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F85E0F7" w14:textId="77777777" w:rsidTr="001A5BB8">
        <w:tc>
          <w:tcPr>
            <w:tcW w:w="747" w:type="dxa"/>
            <w:vAlign w:val="center"/>
          </w:tcPr>
          <w:p w14:paraId="101A228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5AB72E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D64DEC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1C3CC6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294A9CB" w14:textId="77777777" w:rsidTr="001A5BB8">
        <w:tc>
          <w:tcPr>
            <w:tcW w:w="747" w:type="dxa"/>
            <w:vAlign w:val="center"/>
          </w:tcPr>
          <w:p w14:paraId="6E14312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7ADB12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D7304A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0867DC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1C428A72" w14:textId="77777777" w:rsidR="00FC7F36" w:rsidRDefault="00FC7F36" w:rsidP="00FC7F36"/>
    <w:p w14:paraId="3FC5E5A6" w14:textId="442A8814" w:rsidR="00FC7F36" w:rsidRDefault="00FC7F36" w:rsidP="00DD728C">
      <w:pPr>
        <w:pStyle w:val="Heading1"/>
        <w:tabs>
          <w:tab w:val="center" w:pos="4513"/>
          <w:tab w:val="left" w:pos="7227"/>
        </w:tabs>
        <w:jc w:val="left"/>
      </w:pPr>
      <w:r>
        <w:br w:type="page"/>
      </w:r>
      <w:bookmarkStart w:id="1" w:name="_Toc118553878"/>
      <w:r w:rsidR="00DD728C">
        <w:tab/>
      </w:r>
      <w:r w:rsidR="009D7C26">
        <w:t>Document Contents Page</w:t>
      </w:r>
      <w:bookmarkEnd w:id="1"/>
      <w:r w:rsidR="00DD728C">
        <w:tab/>
      </w:r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5D315E0" w14:textId="4FCDF502" w:rsidR="00DD728C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53877" w:history="1">
            <w:r w:rsidR="00DD728C" w:rsidRPr="00057F3F">
              <w:rPr>
                <w:rStyle w:val="Hyperlink"/>
                <w:noProof/>
              </w:rPr>
              <w:t>Document Version Control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_Toc118553877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2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7DFB0864" w14:textId="54E53D51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78" w:history="1">
            <w:r w:rsidR="00DD728C" w:rsidRPr="00057F3F">
              <w:rPr>
                <w:rStyle w:val="Hyperlink"/>
                <w:noProof/>
              </w:rPr>
              <w:t>Document Contents Page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_Toc118553878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3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227DD240" w14:textId="55F08C45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79" w:history="1">
            <w:r w:rsidR="00DD728C" w:rsidRPr="00057F3F">
              <w:rPr>
                <w:rStyle w:val="Hyperlink"/>
                <w:noProof/>
              </w:rPr>
              <w:t>What Happened?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_Toc118553879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4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4FF7A6B5" w14:textId="3BCD816F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0" w:history="1">
            <w:r w:rsidR="00DD728C" w:rsidRPr="00057F3F">
              <w:rPr>
                <w:rStyle w:val="Hyperlink"/>
                <w:noProof/>
              </w:rPr>
              <w:t>When Did It Happen?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_Toc118553880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4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6AC35634" w14:textId="49AAA387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1" w:history="1">
            <w:r w:rsidR="00DD728C" w:rsidRPr="00057F3F">
              <w:rPr>
                <w:rStyle w:val="Hyperlink"/>
                <w:noProof/>
              </w:rPr>
              <w:t>What Did We Do?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_Toc118553881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4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62CEEAAC" w14:textId="00CC93B8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2" w:history="1">
            <w:r w:rsidR="00DD728C" w:rsidRPr="00057F3F">
              <w:rPr>
                <w:rStyle w:val="Hyperlink"/>
                <w:noProof/>
              </w:rPr>
              <w:t>Relevant Internal and External Ticket References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_Toc118553882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4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370DA3E6" w14:textId="67584CA1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3" w:history="1">
            <w:r w:rsidR="00DD728C" w:rsidRPr="00057F3F">
              <w:rPr>
                <w:rStyle w:val="Hyperlink"/>
                <w:noProof/>
              </w:rPr>
              <w:t>Description of Impact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_Toc118553883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4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2155791C" w14:textId="5D2BA208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4" w:history="1">
            <w:r w:rsidR="00DD728C" w:rsidRPr="00057F3F">
              <w:rPr>
                <w:rStyle w:val="Hyperlink"/>
                <w:noProof/>
              </w:rPr>
              <w:t>Root Cause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_Toc118553884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6713F6BE" w14:textId="7F4F252C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5" w:history="1">
            <w:r w:rsidR="00DD728C" w:rsidRPr="00057F3F">
              <w:rPr>
                <w:rStyle w:val="Hyperlink"/>
                <w:noProof/>
              </w:rPr>
              <w:t>Risk Added To Risk Register?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_Toc118553885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03EDD37C" w14:textId="42C50727" w:rsidR="00DD728C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6" w:history="1">
            <w:r w:rsidR="00DD728C" w:rsidRPr="00057F3F">
              <w:rPr>
                <w:rStyle w:val="Hyperlink"/>
                <w:noProof/>
              </w:rPr>
              <w:t>Yes / No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_Toc118553886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55D6E435" w14:textId="40E20BB9" w:rsidR="00DD728C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7" w:history="1">
            <w:r w:rsidR="00DD728C" w:rsidRPr="00057F3F">
              <w:rPr>
                <w:rStyle w:val="Hyperlink"/>
                <w:noProof/>
              </w:rPr>
              <w:t>Risk Number: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_Toc118553887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2FFDACE2" w14:textId="502156A6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8" w:history="1">
            <w:r w:rsidR="00DD728C" w:rsidRPr="00057F3F">
              <w:rPr>
                <w:rStyle w:val="Hyperlink"/>
                <w:noProof/>
              </w:rPr>
              <w:t>Date Discussed at Management Review Team: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_Toc118553888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31DE1599" w14:textId="0CF071B1" w:rsidR="00DD728C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3889" w:history="1">
            <w:r w:rsidR="00DD728C" w:rsidRPr="00057F3F">
              <w:rPr>
                <w:rStyle w:val="Hyperlink"/>
                <w:noProof/>
              </w:rPr>
              <w:t>Date Closed:</w:t>
            </w:r>
            <w:r w:rsidR="00DD728C">
              <w:rPr>
                <w:noProof/>
                <w:webHidden/>
              </w:rPr>
              <w:tab/>
            </w:r>
            <w:r w:rsidR="00DD728C">
              <w:rPr>
                <w:noProof/>
                <w:webHidden/>
              </w:rPr>
              <w:fldChar w:fldCharType="begin"/>
            </w:r>
            <w:r w:rsidR="00DD728C">
              <w:rPr>
                <w:noProof/>
                <w:webHidden/>
              </w:rPr>
              <w:instrText xml:space="preserve"> PAGEREF _Toc118553889 \h </w:instrText>
            </w:r>
            <w:r w:rsidR="00DD728C">
              <w:rPr>
                <w:noProof/>
                <w:webHidden/>
              </w:rPr>
            </w:r>
            <w:r w:rsidR="00DD728C">
              <w:rPr>
                <w:noProof/>
                <w:webHidden/>
              </w:rPr>
              <w:fldChar w:fldCharType="separate"/>
            </w:r>
            <w:r w:rsidR="00DD728C">
              <w:rPr>
                <w:noProof/>
                <w:webHidden/>
              </w:rPr>
              <w:t>5</w:t>
            </w:r>
            <w:r w:rsidR="00DD728C">
              <w:rPr>
                <w:noProof/>
                <w:webHidden/>
              </w:rPr>
              <w:fldChar w:fldCharType="end"/>
            </w:r>
          </w:hyperlink>
        </w:p>
        <w:p w14:paraId="25741943" w14:textId="2FEF4A9A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71F9D4E9" w14:textId="771F3A80" w:rsidR="00FC7F36" w:rsidRDefault="00FC7F36">
      <w:pPr>
        <w:spacing w:after="160" w:line="259" w:lineRule="auto"/>
        <w:jc w:val="left"/>
      </w:pPr>
      <w:r>
        <w:br w:type="page"/>
      </w:r>
    </w:p>
    <w:p w14:paraId="09FBC75A" w14:textId="77777777" w:rsidR="000337CD" w:rsidRDefault="000337CD">
      <w:pPr>
        <w:spacing w:after="160" w:line="259" w:lineRule="auto"/>
        <w:jc w:val="left"/>
      </w:pPr>
    </w:p>
    <w:p w14:paraId="04143458" w14:textId="2FEBC4EE" w:rsidR="000337CD" w:rsidRDefault="000337CD" w:rsidP="000337CD">
      <w:pPr>
        <w:pStyle w:val="Heading1"/>
      </w:pPr>
      <w:bookmarkStart w:id="2" w:name="_Toc118553879"/>
      <w:r>
        <w:t>What Happened?</w:t>
      </w:r>
      <w:bookmarkEnd w:id="2"/>
    </w:p>
    <w:p w14:paraId="02EEB575" w14:textId="2A1448BA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>[Describe what happened]</w:t>
      </w:r>
    </w:p>
    <w:p w14:paraId="2B42B248" w14:textId="14A46030" w:rsidR="000337CD" w:rsidRDefault="000337CD">
      <w:pPr>
        <w:spacing w:after="160" w:line="259" w:lineRule="auto"/>
        <w:jc w:val="left"/>
      </w:pPr>
    </w:p>
    <w:p w14:paraId="010AC511" w14:textId="4D2E53D3" w:rsidR="000337CD" w:rsidRDefault="000337CD" w:rsidP="000337CD">
      <w:pPr>
        <w:pStyle w:val="Heading1"/>
      </w:pPr>
      <w:bookmarkStart w:id="3" w:name="_Toc118553880"/>
      <w:r>
        <w:t>When Did It Happen?</w:t>
      </w:r>
      <w:bookmarkEnd w:id="3"/>
    </w:p>
    <w:p w14:paraId="3CEE67C9" w14:textId="68B0D274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 xml:space="preserve">[Describe </w:t>
      </w:r>
      <w:r>
        <w:rPr>
          <w:color w:val="1DE800"/>
        </w:rPr>
        <w:t>when it</w:t>
      </w:r>
      <w:r w:rsidRPr="00DD728C">
        <w:rPr>
          <w:color w:val="1DE800"/>
        </w:rPr>
        <w:t xml:space="preserve"> happened]</w:t>
      </w:r>
    </w:p>
    <w:p w14:paraId="0552A796" w14:textId="77777777" w:rsidR="000337CD" w:rsidRPr="000337CD" w:rsidRDefault="000337CD" w:rsidP="000337CD"/>
    <w:p w14:paraId="6026BC01" w14:textId="5E307B75" w:rsidR="000337CD" w:rsidRDefault="000337CD" w:rsidP="000337CD">
      <w:pPr>
        <w:pStyle w:val="Heading1"/>
      </w:pPr>
      <w:bookmarkStart w:id="4" w:name="_Toc118553881"/>
      <w:r>
        <w:t>What Did We Do?</w:t>
      </w:r>
      <w:bookmarkEnd w:id="4"/>
    </w:p>
    <w:p w14:paraId="7D7D9865" w14:textId="10523FD4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 xml:space="preserve">[Describe </w:t>
      </w:r>
      <w:r>
        <w:rPr>
          <w:color w:val="1DE800"/>
        </w:rPr>
        <w:t>what you did</w:t>
      </w:r>
      <w:r w:rsidRPr="00DD728C">
        <w:rPr>
          <w:color w:val="1DE800"/>
        </w:rPr>
        <w:t>]</w:t>
      </w:r>
    </w:p>
    <w:p w14:paraId="4ECB3E40" w14:textId="66200CE4" w:rsidR="000337CD" w:rsidRDefault="000337CD">
      <w:pPr>
        <w:spacing w:after="160" w:line="259" w:lineRule="auto"/>
        <w:jc w:val="left"/>
      </w:pPr>
    </w:p>
    <w:p w14:paraId="769B7964" w14:textId="5BDF4163" w:rsidR="000337CD" w:rsidRDefault="000337CD" w:rsidP="000337CD">
      <w:pPr>
        <w:pStyle w:val="Heading1"/>
      </w:pPr>
      <w:bookmarkStart w:id="5" w:name="_Toc118553882"/>
      <w:r>
        <w:t>Relevant Internal and External Ticket References</w:t>
      </w:r>
      <w:bookmarkEnd w:id="5"/>
    </w:p>
    <w:p w14:paraId="1F8F528A" w14:textId="2FF56ACA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>[</w:t>
      </w:r>
      <w:r>
        <w:rPr>
          <w:color w:val="1DE800"/>
        </w:rPr>
        <w:t>Record references to any additional ticketing systems or logs</w:t>
      </w:r>
      <w:r w:rsidRPr="00DD728C">
        <w:rPr>
          <w:color w:val="1DE800"/>
        </w:rPr>
        <w:t>]</w:t>
      </w:r>
    </w:p>
    <w:p w14:paraId="1EDC6D06" w14:textId="094F54E7" w:rsidR="000337CD" w:rsidRDefault="000337CD" w:rsidP="000337CD"/>
    <w:p w14:paraId="4378CD9A" w14:textId="7421CA55" w:rsidR="000337CD" w:rsidRDefault="000337CD" w:rsidP="000337CD">
      <w:pPr>
        <w:pStyle w:val="Heading1"/>
      </w:pPr>
      <w:bookmarkStart w:id="6" w:name="_Toc118553883"/>
      <w:r>
        <w:t>Description of Impact</w:t>
      </w:r>
      <w:bookmarkEnd w:id="6"/>
      <w:r>
        <w:t xml:space="preserve"> </w:t>
      </w:r>
    </w:p>
    <w:p w14:paraId="1B5DDA1A" w14:textId="228D359D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>[</w:t>
      </w:r>
      <w:r>
        <w:rPr>
          <w:color w:val="1DE800"/>
        </w:rPr>
        <w:t>Record the impact of what happened</w:t>
      </w:r>
      <w:r w:rsidRPr="00DD728C">
        <w:rPr>
          <w:color w:val="1DE800"/>
        </w:rPr>
        <w:t>]</w:t>
      </w:r>
    </w:p>
    <w:p w14:paraId="4F5C19FD" w14:textId="77777777" w:rsidR="00DD728C" w:rsidRPr="00DD728C" w:rsidRDefault="00DD728C" w:rsidP="00DD728C"/>
    <w:p w14:paraId="16E4D5A3" w14:textId="63E47DAE" w:rsidR="000337CD" w:rsidRDefault="000337CD" w:rsidP="000337CD"/>
    <w:p w14:paraId="4FB66BE4" w14:textId="1E4E7E23" w:rsidR="000337CD" w:rsidRDefault="000337CD" w:rsidP="000337CD">
      <w:pPr>
        <w:pStyle w:val="Heading1"/>
      </w:pPr>
      <w:bookmarkStart w:id="7" w:name="_Toc118553884"/>
      <w:r>
        <w:t>Root Cause</w:t>
      </w:r>
      <w:bookmarkEnd w:id="7"/>
      <w:r>
        <w:t xml:space="preserve"> </w:t>
      </w:r>
    </w:p>
    <w:p w14:paraId="5C00B7E7" w14:textId="422FF93D" w:rsidR="00DD728C" w:rsidRPr="00DD728C" w:rsidRDefault="00DD728C" w:rsidP="00DD728C">
      <w:pPr>
        <w:rPr>
          <w:color w:val="1DE800"/>
        </w:rPr>
      </w:pPr>
      <w:r w:rsidRPr="00DD728C">
        <w:rPr>
          <w:color w:val="1DE800"/>
        </w:rPr>
        <w:t>[</w:t>
      </w:r>
      <w:r>
        <w:rPr>
          <w:color w:val="1DE800"/>
        </w:rPr>
        <w:t>Why did it happen? What was the root cause?</w:t>
      </w:r>
      <w:r w:rsidRPr="00DD728C">
        <w:rPr>
          <w:color w:val="1DE800"/>
        </w:rPr>
        <w:t>]</w:t>
      </w:r>
    </w:p>
    <w:p w14:paraId="7E2A78FE" w14:textId="3E709EF6" w:rsidR="000337CD" w:rsidRDefault="000337CD" w:rsidP="000337CD"/>
    <w:p w14:paraId="018F126C" w14:textId="07E0B041" w:rsidR="000337CD" w:rsidRDefault="000337CD" w:rsidP="000337CD">
      <w:pPr>
        <w:pStyle w:val="Heading1"/>
      </w:pPr>
      <w:bookmarkStart w:id="8" w:name="_Toc118553885"/>
      <w:r>
        <w:t>Risk Added To Risk Register?</w:t>
      </w:r>
      <w:bookmarkEnd w:id="8"/>
    </w:p>
    <w:p w14:paraId="51D66236" w14:textId="2CB13297" w:rsidR="000337CD" w:rsidRDefault="000337CD" w:rsidP="000337CD">
      <w:pPr>
        <w:pStyle w:val="Heading2"/>
      </w:pPr>
      <w:bookmarkStart w:id="9" w:name="_Toc118553886"/>
      <w:r>
        <w:t>Yes / No</w:t>
      </w:r>
      <w:bookmarkEnd w:id="9"/>
    </w:p>
    <w:p w14:paraId="24EE8A9F" w14:textId="10B717BF" w:rsidR="000337CD" w:rsidRDefault="000337CD" w:rsidP="000337CD">
      <w:pPr>
        <w:pStyle w:val="Heading2"/>
      </w:pPr>
      <w:bookmarkStart w:id="10" w:name="_Toc118553887"/>
      <w:r>
        <w:t>Risk Number:</w:t>
      </w:r>
      <w:bookmarkEnd w:id="10"/>
      <w:r>
        <w:t xml:space="preserve"> </w:t>
      </w:r>
    </w:p>
    <w:p w14:paraId="361DF74B" w14:textId="0E89F460" w:rsidR="000337CD" w:rsidRDefault="000337CD" w:rsidP="000337CD"/>
    <w:p w14:paraId="5D70BB53" w14:textId="35D14413" w:rsidR="000337CD" w:rsidRDefault="000337CD" w:rsidP="000337CD">
      <w:pPr>
        <w:pStyle w:val="Heading1"/>
      </w:pPr>
      <w:bookmarkStart w:id="11" w:name="_Toc118553888"/>
      <w:r>
        <w:t>Date Discussed at Management Review Team</w:t>
      </w:r>
      <w:r w:rsidR="00622E67">
        <w:t>:</w:t>
      </w:r>
      <w:bookmarkEnd w:id="11"/>
    </w:p>
    <w:p w14:paraId="382D4D0B" w14:textId="7C5FF1A8" w:rsidR="00622E67" w:rsidRDefault="00622E67" w:rsidP="00622E67">
      <w:pPr>
        <w:pStyle w:val="Heading1"/>
      </w:pPr>
      <w:bookmarkStart w:id="12" w:name="_Toc118553889"/>
      <w:r>
        <w:t>Date Closed:</w:t>
      </w:r>
      <w:bookmarkEnd w:id="12"/>
      <w:r>
        <w:t xml:space="preserve"> </w:t>
      </w:r>
    </w:p>
    <w:p w14:paraId="12F2C79F" w14:textId="06E0CBA6" w:rsidR="000337CD" w:rsidRDefault="000337CD">
      <w:pPr>
        <w:spacing w:after="160" w:line="259" w:lineRule="auto"/>
        <w:jc w:val="left"/>
      </w:pPr>
    </w:p>
    <w:p w14:paraId="78F14B36" w14:textId="77777777" w:rsidR="000337CD" w:rsidRDefault="000337CD">
      <w:pPr>
        <w:spacing w:after="160" w:line="259" w:lineRule="auto"/>
        <w:jc w:val="left"/>
      </w:pPr>
    </w:p>
    <w:p w14:paraId="743C69EA" w14:textId="77777777" w:rsidR="000337CD" w:rsidRDefault="000337CD">
      <w:pPr>
        <w:spacing w:after="160" w:line="259" w:lineRule="auto"/>
        <w:jc w:val="left"/>
      </w:pPr>
    </w:p>
    <w:sectPr w:rsidR="000337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D9D6" w14:textId="77777777" w:rsidR="004B41E7" w:rsidRDefault="004B41E7" w:rsidP="00FC7F36">
      <w:pPr>
        <w:spacing w:line="240" w:lineRule="auto"/>
      </w:pPr>
      <w:r>
        <w:separator/>
      </w:r>
    </w:p>
  </w:endnote>
  <w:endnote w:type="continuationSeparator" w:id="0">
    <w:p w14:paraId="0C569D28" w14:textId="77777777" w:rsidR="004B41E7" w:rsidRDefault="004B41E7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C01A" w14:textId="77777777" w:rsidR="00DD728C" w:rsidRPr="00BB5374" w:rsidRDefault="00DD728C" w:rsidP="00DD728C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16938CED" w14:textId="77777777" w:rsidR="00DD728C" w:rsidRPr="00BB5374" w:rsidRDefault="00DD728C" w:rsidP="00DD728C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2001" w14:textId="77777777" w:rsidR="004B41E7" w:rsidRDefault="004B41E7" w:rsidP="00FC7F36">
      <w:pPr>
        <w:spacing w:line="240" w:lineRule="auto"/>
      </w:pPr>
      <w:r>
        <w:separator/>
      </w:r>
    </w:p>
  </w:footnote>
  <w:footnote w:type="continuationSeparator" w:id="0">
    <w:p w14:paraId="7610BFB8" w14:textId="77777777" w:rsidR="004B41E7" w:rsidRDefault="004B41E7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EFB4" w14:textId="06DE83FE" w:rsidR="00335133" w:rsidRDefault="00335133" w:rsidP="00335133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2FCA14" wp14:editId="06681E1C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546DD28E2050740A5C90A89D360C9E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Post Incident Review Form</w:t>
        </w:r>
      </w:sdtContent>
    </w:sdt>
  </w:p>
  <w:p w14:paraId="049BAA6E" w14:textId="77777777" w:rsidR="00335133" w:rsidRDefault="00335133" w:rsidP="00335133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2E5EFDD" w14:textId="77777777" w:rsidR="00335133" w:rsidRDefault="00335133" w:rsidP="00335133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7CD"/>
    <w:rsid w:val="000337CD"/>
    <w:rsid w:val="0004472E"/>
    <w:rsid w:val="00082CE7"/>
    <w:rsid w:val="000B6314"/>
    <w:rsid w:val="000C36D2"/>
    <w:rsid w:val="001A5BB8"/>
    <w:rsid w:val="00311C9E"/>
    <w:rsid w:val="0033057B"/>
    <w:rsid w:val="00335133"/>
    <w:rsid w:val="00411E04"/>
    <w:rsid w:val="004346F6"/>
    <w:rsid w:val="004B41E7"/>
    <w:rsid w:val="004C7649"/>
    <w:rsid w:val="004D411C"/>
    <w:rsid w:val="00534F18"/>
    <w:rsid w:val="005861F8"/>
    <w:rsid w:val="005C753E"/>
    <w:rsid w:val="00622E67"/>
    <w:rsid w:val="006E0D07"/>
    <w:rsid w:val="00723E58"/>
    <w:rsid w:val="0087611C"/>
    <w:rsid w:val="009D7C26"/>
    <w:rsid w:val="00A264BD"/>
    <w:rsid w:val="00A418B5"/>
    <w:rsid w:val="00A71201"/>
    <w:rsid w:val="00B55C04"/>
    <w:rsid w:val="00BB5374"/>
    <w:rsid w:val="00CD6C87"/>
    <w:rsid w:val="00DD728C"/>
    <w:rsid w:val="00E26DB6"/>
    <w:rsid w:val="00E54A34"/>
    <w:rsid w:val="00E81BCB"/>
    <w:rsid w:val="00FB13B4"/>
    <w:rsid w:val="00FC0862"/>
    <w:rsid w:val="00F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7A18B"/>
  <w15:chartTrackingRefBased/>
  <w15:docId w15:val="{F52EA991-4F1F-4128-BA93-8875123DB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133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CE7"/>
    <w:pPr>
      <w:keepNext/>
      <w:keepLines/>
      <w:spacing w:after="100" w:afterAutospacing="1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2CE7"/>
    <w:pPr>
      <w:keepNext/>
      <w:keepLines/>
      <w:spacing w:before="40" w:after="100" w:afterAutospacing="1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2CE7"/>
    <w:pPr>
      <w:keepNext/>
      <w:keepLines/>
      <w:spacing w:before="40" w:after="100" w:afterAutospacing="1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82CE7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82CE7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CE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337CD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201FBE7784988AD260F9E006EB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1DE60-72BF-405C-A4C0-9E70390E86F4}"/>
      </w:docPartPr>
      <w:docPartBody>
        <w:p w:rsidR="00992CAC" w:rsidRDefault="008C5099">
          <w:pPr>
            <w:pStyle w:val="766201FBE7784988AD260F9E006EB49A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33113C5B59AE41BDA9493D5802C07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34143-F108-4B0F-BF7A-65D8FC30CE83}"/>
      </w:docPartPr>
      <w:docPartBody>
        <w:p w:rsidR="00992CAC" w:rsidRDefault="008C5099">
          <w:pPr>
            <w:pStyle w:val="33113C5B59AE41BDA9493D5802C075A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546DD28E2050740A5C90A89D360C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D919D-9863-3249-B763-74A887590F72}"/>
      </w:docPartPr>
      <w:docPartBody>
        <w:p w:rsidR="00E96083" w:rsidRDefault="00992CAC" w:rsidP="00992CAC">
          <w:pPr>
            <w:pStyle w:val="E546DD28E2050740A5C90A89D360C9E7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99"/>
    <w:rsid w:val="0006469C"/>
    <w:rsid w:val="005C753E"/>
    <w:rsid w:val="008C5099"/>
    <w:rsid w:val="00992CAC"/>
    <w:rsid w:val="00E96083"/>
    <w:rsid w:val="00F9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2CAC"/>
    <w:rPr>
      <w:color w:val="808080"/>
    </w:rPr>
  </w:style>
  <w:style w:type="paragraph" w:customStyle="1" w:styleId="766201FBE7784988AD260F9E006EB49A">
    <w:name w:val="766201FBE7784988AD260F9E006EB49A"/>
  </w:style>
  <w:style w:type="paragraph" w:customStyle="1" w:styleId="33113C5B59AE41BDA9493D5802C075A4">
    <w:name w:val="33113C5B59AE41BDA9493D5802C075A4"/>
  </w:style>
  <w:style w:type="paragraph" w:customStyle="1" w:styleId="E546DD28E2050740A5C90A89D360C9E7">
    <w:name w:val="E546DD28E2050740A5C90A89D360C9E7"/>
    <w:rsid w:val="00992CAC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1927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 Incident Review Form</dc:title>
  <dc:subject>Review Form Post Critical Incident or Disaster</dc:subject>
  <dc:creator>Stuart Barker</dc:creator>
  <cp:keywords/>
  <dc:description/>
  <cp:lastModifiedBy>Stuart Barker</cp:lastModifiedBy>
  <cp:revision>5</cp:revision>
  <cp:lastPrinted>2019-06-24T11:15:00Z</cp:lastPrinted>
  <dcterms:created xsi:type="dcterms:W3CDTF">2021-05-10T12:43:00Z</dcterms:created>
  <dcterms:modified xsi:type="dcterms:W3CDTF">2024-06-17T14:48:00Z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